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4A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4A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0F4A9B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99A2F-E489-4FD7-97F7-7E2ED652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2018-12-26T02:39:00Z</dcterms:modified>
</cp:coreProperties>
</file>